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1095E" w14:textId="1909BC23" w:rsidR="00BA00AB" w:rsidRDefault="0017667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HOLME</w:t>
      </w:r>
      <w:r>
        <w:rPr>
          <w:rFonts w:cs="Times New Roman"/>
          <w:szCs w:val="24"/>
        </w:rPr>
        <w:t xml:space="preserve">      (fl.1478)</w:t>
      </w:r>
    </w:p>
    <w:p w14:paraId="139D39F2" w14:textId="77777777" w:rsidR="0017667A" w:rsidRDefault="0017667A" w:rsidP="009139A6">
      <w:pPr>
        <w:pStyle w:val="NoSpacing"/>
        <w:rPr>
          <w:rFonts w:cs="Times New Roman"/>
          <w:szCs w:val="24"/>
        </w:rPr>
      </w:pPr>
    </w:p>
    <w:p w14:paraId="41E540B0" w14:textId="77777777" w:rsidR="0017667A" w:rsidRDefault="0017667A" w:rsidP="009139A6">
      <w:pPr>
        <w:pStyle w:val="NoSpacing"/>
        <w:rPr>
          <w:rFonts w:cs="Times New Roman"/>
          <w:szCs w:val="24"/>
        </w:rPr>
      </w:pPr>
    </w:p>
    <w:p w14:paraId="09954828" w14:textId="65A7962D" w:rsidR="0017667A" w:rsidRDefault="0017667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May1478</w:t>
      </w:r>
      <w:r>
        <w:rPr>
          <w:rFonts w:cs="Times New Roman"/>
          <w:szCs w:val="24"/>
        </w:rPr>
        <w:tab/>
        <w:t>He was appointed Searcher of ships in the port of Hull.</w:t>
      </w:r>
    </w:p>
    <w:p w14:paraId="4E42FF0A" w14:textId="26B03421" w:rsidR="0017667A" w:rsidRDefault="0017667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1471-85 p.159)</w:t>
      </w:r>
    </w:p>
    <w:p w14:paraId="52D09FBF" w14:textId="77777777" w:rsidR="0017667A" w:rsidRDefault="0017667A" w:rsidP="009139A6">
      <w:pPr>
        <w:pStyle w:val="NoSpacing"/>
        <w:rPr>
          <w:rFonts w:cs="Times New Roman"/>
          <w:szCs w:val="24"/>
        </w:rPr>
      </w:pPr>
    </w:p>
    <w:p w14:paraId="4CAB55FC" w14:textId="77777777" w:rsidR="0017667A" w:rsidRDefault="0017667A" w:rsidP="009139A6">
      <w:pPr>
        <w:pStyle w:val="NoSpacing"/>
        <w:rPr>
          <w:rFonts w:cs="Times New Roman"/>
          <w:szCs w:val="24"/>
        </w:rPr>
      </w:pPr>
    </w:p>
    <w:p w14:paraId="1B192D61" w14:textId="0F46C045" w:rsidR="0017667A" w:rsidRDefault="0017667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November 2023</w:t>
      </w:r>
    </w:p>
    <w:p w14:paraId="5DEFAC1A" w14:textId="77777777" w:rsidR="0017667A" w:rsidRDefault="0017667A" w:rsidP="009139A6">
      <w:pPr>
        <w:pStyle w:val="NoSpacing"/>
        <w:rPr>
          <w:rFonts w:cs="Times New Roman"/>
          <w:szCs w:val="24"/>
        </w:rPr>
      </w:pPr>
    </w:p>
    <w:p w14:paraId="76493350" w14:textId="77777777" w:rsidR="0017667A" w:rsidRDefault="0017667A" w:rsidP="009139A6">
      <w:pPr>
        <w:pStyle w:val="NoSpacing"/>
        <w:rPr>
          <w:rFonts w:cs="Times New Roman"/>
          <w:szCs w:val="24"/>
        </w:rPr>
      </w:pPr>
    </w:p>
    <w:p w14:paraId="20D8CADE" w14:textId="77777777" w:rsidR="0017667A" w:rsidRPr="0017667A" w:rsidRDefault="0017667A" w:rsidP="009139A6">
      <w:pPr>
        <w:pStyle w:val="NoSpacing"/>
        <w:rPr>
          <w:rFonts w:cs="Times New Roman"/>
          <w:szCs w:val="24"/>
        </w:rPr>
      </w:pPr>
    </w:p>
    <w:sectPr w:rsidR="0017667A" w:rsidRPr="0017667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B1147" w14:textId="77777777" w:rsidR="0017667A" w:rsidRDefault="0017667A" w:rsidP="009139A6">
      <w:r>
        <w:separator/>
      </w:r>
    </w:p>
  </w:endnote>
  <w:endnote w:type="continuationSeparator" w:id="0">
    <w:p w14:paraId="0539CD22" w14:textId="77777777" w:rsidR="0017667A" w:rsidRDefault="0017667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E42B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F30A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5910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112F8" w14:textId="77777777" w:rsidR="0017667A" w:rsidRDefault="0017667A" w:rsidP="009139A6">
      <w:r>
        <w:separator/>
      </w:r>
    </w:p>
  </w:footnote>
  <w:footnote w:type="continuationSeparator" w:id="0">
    <w:p w14:paraId="6D8B4284" w14:textId="77777777" w:rsidR="0017667A" w:rsidRDefault="0017667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117E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4A12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BA12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67A"/>
    <w:rsid w:val="000666E0"/>
    <w:rsid w:val="0017667A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5C66AA"/>
  <w15:chartTrackingRefBased/>
  <w15:docId w15:val="{7B6530C2-EE16-4CE2-B45C-AC45602DD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2023-11-26T18:46:00Z</dcterms:created>
  <dcterms:modified xsi:type="dcterms:W3CDTF">2023-11-26T18:48:00Z</dcterms:modified>
</cp:coreProperties>
</file>